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27B6E5AA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C0762E">
        <w:rPr>
          <w:b/>
          <w:bCs/>
          <w:i/>
          <w:noProof/>
          <w:sz w:val="28"/>
        </w:rPr>
        <w:t>4028</w:t>
      </w:r>
    </w:p>
    <w:p w14:paraId="06EFB710" w14:textId="5A86CF59" w:rsidR="00324A06" w:rsidRPr="001C568A" w:rsidRDefault="00082953" w:rsidP="00324A06">
      <w:pPr>
        <w:pStyle w:val="CRCoverPage"/>
        <w:outlineLvl w:val="0"/>
        <w:rPr>
          <w:b/>
          <w:noProof/>
          <w:sz w:val="24"/>
          <w:lang w:val="en-US"/>
        </w:rPr>
      </w:pPr>
      <w:fldSimple w:instr=" DOCPROPERTY  Location  \* MERGEFORMAT ">
        <w:r w:rsidR="00EB4C52">
          <w:rPr>
            <w:b/>
            <w:noProof/>
            <w:sz w:val="24"/>
          </w:rPr>
          <w:t>Online</w:t>
        </w:r>
      </w:fldSimple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892B6AA" w:rsidR="001E41F3" w:rsidRPr="00410371" w:rsidRDefault="00082953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C1309A">
                <w:rPr>
                  <w:b/>
                  <w:noProof/>
                  <w:sz w:val="28"/>
                </w:rPr>
                <w:t>38.4</w:t>
              </w:r>
              <w:r w:rsidR="002F421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08C812E" w:rsidR="001E41F3" w:rsidRPr="00410371" w:rsidRDefault="000829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45B7">
                <w:rPr>
                  <w:b/>
                  <w:noProof/>
                  <w:sz w:val="28"/>
                </w:rPr>
                <w:t>0</w:t>
              </w:r>
              <w:r w:rsidR="00DB2074">
                <w:rPr>
                  <w:b/>
                  <w:noProof/>
                  <w:sz w:val="28"/>
                </w:rPr>
                <w:t>923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38D055F8" w:rsidR="001E41F3" w:rsidRPr="00410371" w:rsidRDefault="00C076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A2DA5A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61715E">
                <w:rPr>
                  <w:b/>
                  <w:noProof/>
                  <w:sz w:val="28"/>
                </w:rPr>
                <w:t>1</w:t>
              </w:r>
              <w:r w:rsidR="00125A33">
                <w:rPr>
                  <w:b/>
                  <w:noProof/>
                  <w:sz w:val="28"/>
                </w:rPr>
                <w:t>7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125A33">
                <w:rPr>
                  <w:b/>
                  <w:noProof/>
                  <w:sz w:val="28"/>
                </w:rPr>
                <w:t>0</w:t>
              </w:r>
              <w:r w:rsidR="009236E9">
                <w:rPr>
                  <w:b/>
                  <w:noProof/>
                  <w:sz w:val="28"/>
                </w:rPr>
                <w:t>.</w:t>
              </w:r>
              <w:r w:rsidR="006171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F76577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554D519" w:rsidR="001E41F3" w:rsidRDefault="002D3FE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Correction for PRS Muting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8F35716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</w:t>
            </w:r>
            <w:r w:rsidR="008E74D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48D362D" w:rsidR="001E41F3" w:rsidRDefault="00125A33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3553118" w:rsidR="001E41F3" w:rsidRDefault="0008295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61715E">
              <w:rPr>
                <w:noProof/>
              </w:rPr>
              <w:t>1</w:t>
            </w:r>
            <w:r w:rsidR="00125A33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17629" w14:textId="287DDA94" w:rsidR="00A05E89" w:rsidRDefault="001D01DF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If the</w:t>
            </w:r>
            <w:r w:rsidR="007307BD">
              <w:rPr>
                <w:noProof/>
              </w:rPr>
              <w:t xml:space="preserve"> </w:t>
            </w:r>
            <w:r>
              <w:rPr>
                <w:noProof/>
              </w:rPr>
              <w:t xml:space="preserve">TRP supports PRS Muting, then </w:t>
            </w:r>
            <w:r w:rsidR="00522934">
              <w:rPr>
                <w:noProof/>
              </w:rPr>
              <w:t>it includes (with</w:t>
            </w:r>
            <w:r>
              <w:rPr>
                <w:noProof/>
              </w:rPr>
              <w:t>i</w:t>
            </w:r>
            <w:r w:rsidR="00C517B8">
              <w:rPr>
                <w:noProof/>
              </w:rPr>
              <w:t xml:space="preserve">n the </w:t>
            </w:r>
            <w:r w:rsidR="00C517B8" w:rsidRPr="00C517B8">
              <w:rPr>
                <w:i/>
                <w:iCs/>
                <w:noProof/>
              </w:rPr>
              <w:t>PRS Configuration</w:t>
            </w:r>
            <w:r w:rsidR="00C517B8">
              <w:rPr>
                <w:noProof/>
              </w:rPr>
              <w:t xml:space="preserve"> IE</w:t>
            </w:r>
            <w:r w:rsidR="00522934">
              <w:rPr>
                <w:noProof/>
              </w:rPr>
              <w:t>)</w:t>
            </w:r>
            <w:r>
              <w:rPr>
                <w:noProof/>
              </w:rPr>
              <w:t xml:space="preserve"> the DL-PRS muting configuration for Option-1 muting, </w:t>
            </w:r>
            <w:r w:rsidR="00C517B8">
              <w:rPr>
                <w:noProof/>
              </w:rPr>
              <w:t xml:space="preserve">or </w:t>
            </w:r>
            <w:r>
              <w:rPr>
                <w:noProof/>
              </w:rPr>
              <w:t>Option-2 muting, or both</w:t>
            </w:r>
            <w:r w:rsidR="00C517B8">
              <w:rPr>
                <w:noProof/>
              </w:rPr>
              <w:t xml:space="preserve"> Option-1 and Option-2 muting</w:t>
            </w:r>
            <w:r>
              <w:rPr>
                <w:noProof/>
              </w:rPr>
              <w:t>.</w:t>
            </w:r>
            <w:r w:rsidR="00C517B8">
              <w:rPr>
                <w:noProof/>
              </w:rPr>
              <w:t xml:space="preserve"> This i</w:t>
            </w:r>
            <w:r w:rsidR="005862D1">
              <w:rPr>
                <w:noProof/>
              </w:rPr>
              <w:t>ntention</w:t>
            </w:r>
            <w:r w:rsidR="00522934">
              <w:rPr>
                <w:noProof/>
              </w:rPr>
              <w:t xml:space="preserve"> is</w:t>
            </w:r>
            <w:r w:rsidR="00C517B8">
              <w:rPr>
                <w:noProof/>
              </w:rPr>
              <w:t xml:space="preserve"> correctly</w:t>
            </w:r>
            <w:r w:rsidR="00522934">
              <w:rPr>
                <w:noProof/>
              </w:rPr>
              <w:t xml:space="preserve"> reflected</w:t>
            </w:r>
            <w:r w:rsidR="00C517B8">
              <w:rPr>
                <w:noProof/>
              </w:rPr>
              <w:t xml:space="preserve"> in the </w:t>
            </w:r>
            <w:r w:rsidR="00B309F2">
              <w:rPr>
                <w:noProof/>
              </w:rPr>
              <w:t>F1AP</w:t>
            </w:r>
            <w:r w:rsidR="00C517B8">
              <w:rPr>
                <w:noProof/>
              </w:rPr>
              <w:t xml:space="preserve"> tabular and </w:t>
            </w:r>
            <w:r w:rsidR="00DA515D">
              <w:rPr>
                <w:noProof/>
              </w:rPr>
              <w:t>in</w:t>
            </w:r>
            <w:r w:rsidR="00C517B8">
              <w:rPr>
                <w:noProof/>
              </w:rPr>
              <w:t xml:space="preserve"> LPPa.</w:t>
            </w:r>
          </w:p>
          <w:p w14:paraId="415E8C08" w14:textId="6AF17C95" w:rsidR="00C517B8" w:rsidRDefault="00C517B8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A515D">
              <w:rPr>
                <w:noProof/>
              </w:rPr>
              <w:t>the ASN.1</w:t>
            </w:r>
            <w:r w:rsidR="00AB3487">
              <w:rPr>
                <w:noProof/>
              </w:rPr>
              <w:t xml:space="preserve"> is </w:t>
            </w:r>
            <w:r w:rsidR="00522934">
              <w:rPr>
                <w:noProof/>
              </w:rPr>
              <w:t>mis</w:t>
            </w:r>
            <w:r w:rsidR="00AB3487">
              <w:rPr>
                <w:noProof/>
              </w:rPr>
              <w:t>aligned since Option-1 muting and Option-2 muting are both mandatory</w:t>
            </w:r>
            <w:r w:rsidR="00522934">
              <w:rPr>
                <w:noProof/>
              </w:rPr>
              <w:t xml:space="preserve"> which</w:t>
            </w:r>
            <w:r w:rsidR="00AB3487">
              <w:rPr>
                <w:noProof/>
              </w:rPr>
              <w:t xml:space="preserve"> does not allow the TRP to support only one of the two </w:t>
            </w:r>
            <w:r w:rsidR="005862D1">
              <w:rPr>
                <w:noProof/>
              </w:rPr>
              <w:t xml:space="preserve">PRS muting </w:t>
            </w:r>
            <w:r w:rsidR="00AB3487">
              <w:rPr>
                <w:noProof/>
              </w:rPr>
              <w:t>options.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1058C" w14:textId="5724FDC1" w:rsidR="0053410F" w:rsidRDefault="00C517B8" w:rsidP="00CD3279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The presence of</w:t>
            </w:r>
            <w:r w:rsidR="002D3FE2">
              <w:rPr>
                <w:noProof/>
              </w:rPr>
              <w:t xml:space="preserve"> </w:t>
            </w:r>
            <w:r w:rsidR="002D3FE2" w:rsidRPr="002D3FE2">
              <w:rPr>
                <w:rFonts w:ascii="Courier New" w:hAnsi="Courier New" w:cs="Courier New"/>
                <w:noProof/>
              </w:rPr>
              <w:t>pRSMutingOption1</w:t>
            </w:r>
            <w:r w:rsidR="002D3FE2">
              <w:rPr>
                <w:noProof/>
              </w:rPr>
              <w:t xml:space="preserve"> and </w:t>
            </w:r>
            <w:r w:rsidR="002D3FE2" w:rsidRPr="004B2154">
              <w:rPr>
                <w:rFonts w:ascii="Courier New" w:hAnsi="Courier New" w:cs="Courier New"/>
                <w:noProof/>
              </w:rPr>
              <w:t>pRSMutingOption2</w:t>
            </w:r>
            <w:r w:rsidR="002D3FE2">
              <w:rPr>
                <w:noProof/>
              </w:rPr>
              <w:t xml:space="preserve"> </w:t>
            </w:r>
            <w:r w:rsidR="005814FA">
              <w:rPr>
                <w:noProof/>
              </w:rPr>
              <w:t xml:space="preserve">is changed </w:t>
            </w:r>
            <w:r w:rsidR="002D3FE2">
              <w:rPr>
                <w:noProof/>
              </w:rPr>
              <w:t>from mandatory to optional</w:t>
            </w:r>
            <w:r w:rsidR="005814FA">
              <w:rPr>
                <w:noProof/>
              </w:rPr>
              <w:t xml:space="preserve"> in the ASN.1</w:t>
            </w:r>
          </w:p>
          <w:p w14:paraId="5BF9731E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C22D3A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7BF90C37" w14:textId="6918DB94" w:rsidR="008E74DA" w:rsidRDefault="000A4EB8" w:rsidP="000A4EB8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5862D1">
              <w:rPr>
                <w:noProof/>
              </w:rPr>
              <w:t>DL-PRS muting</w:t>
            </w:r>
            <w:r>
              <w:rPr>
                <w:noProof/>
              </w:rPr>
              <w:t xml:space="preserve">. </w:t>
            </w:r>
            <w:r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3CAB5AD" w:rsidR="00C517B8" w:rsidRDefault="004B2154" w:rsidP="0058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</w:t>
            </w:r>
            <w:r w:rsidR="00F40528">
              <w:rPr>
                <w:lang w:val="en-US"/>
              </w:rPr>
              <w:t>gNB/TRP</w:t>
            </w:r>
            <w:r>
              <w:rPr>
                <w:lang w:val="en-US"/>
              </w:rPr>
              <w:t xml:space="preserve"> </w:t>
            </w:r>
            <w:r w:rsidR="00522934">
              <w:rPr>
                <w:lang w:val="en-US"/>
              </w:rPr>
              <w:t>cannot</w:t>
            </w:r>
            <w:r>
              <w:rPr>
                <w:lang w:val="en-US"/>
              </w:rPr>
              <w:t xml:space="preserve"> indicate support for only PRS Muting Option 1 or only PRS Muting Option 2</w:t>
            </w:r>
            <w:r w:rsidR="005862D1">
              <w:rPr>
                <w:lang w:val="en-US"/>
              </w:rPr>
              <w:t>.</w:t>
            </w:r>
            <w:r w:rsidR="005814FA">
              <w:rPr>
                <w:lang w:val="en-US"/>
              </w:rPr>
              <w:t xml:space="preserve"> The </w:t>
            </w:r>
            <w:r w:rsidR="00C517B8">
              <w:rPr>
                <w:lang w:val="en-US"/>
              </w:rPr>
              <w:t>ASN.1 is m</w:t>
            </w:r>
            <w:r>
              <w:rPr>
                <w:lang w:val="en-US"/>
              </w:rPr>
              <w:t>isalign</w:t>
            </w:r>
            <w:r w:rsidR="00C517B8">
              <w:rPr>
                <w:lang w:val="en-US"/>
              </w:rPr>
              <w:t>ed</w:t>
            </w:r>
            <w:r>
              <w:rPr>
                <w:lang w:val="en-US"/>
              </w:rPr>
              <w:t xml:space="preserve"> with the </w:t>
            </w:r>
            <w:r w:rsidR="00B2383C">
              <w:rPr>
                <w:lang w:val="en-US"/>
              </w:rPr>
              <w:t>tabular</w:t>
            </w:r>
            <w:r w:rsidR="00522934">
              <w:rPr>
                <w:lang w:val="en-US"/>
              </w:rPr>
              <w:t xml:space="preserve"> and </w:t>
            </w:r>
            <w:r w:rsidR="00C517B8">
              <w:rPr>
                <w:lang w:val="en-US"/>
              </w:rPr>
              <w:t>LPPa.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DEAE9BA" w:rsidR="00324A06" w:rsidRDefault="002D3FE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</w:t>
            </w:r>
            <w:r w:rsidR="002A3AE6">
              <w:rPr>
                <w:noProof/>
              </w:rPr>
              <w:t>4</w:t>
            </w:r>
            <w:r>
              <w:rPr>
                <w:noProof/>
              </w:rPr>
              <w:t>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127569BA" w:rsidR="00324A06" w:rsidRDefault="0077730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D65CBF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4CF459AA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30D">
              <w:rPr>
                <w:noProof/>
              </w:rPr>
              <w:t xml:space="preserve"> 38.455</w:t>
            </w:r>
            <w:r>
              <w:rPr>
                <w:noProof/>
              </w:rPr>
              <w:t xml:space="preserve"> CR </w:t>
            </w:r>
            <w:r w:rsidR="0077730D">
              <w:rPr>
                <w:noProof/>
              </w:rPr>
              <w:t>0069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2959D" w14:textId="77777777" w:rsidR="00C0762E" w:rsidRDefault="00C0762E" w:rsidP="00C07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Removed unchanged section, added other specs affected</w:t>
            </w:r>
          </w:p>
          <w:p w14:paraId="6908A8AB" w14:textId="6AF28804" w:rsidR="00324A06" w:rsidRDefault="00C0762E" w:rsidP="00C07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Added CR’s revision history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74AF0" w14:textId="77777777" w:rsidR="00F85492" w:rsidRPr="00EA5FA7" w:rsidRDefault="00F85492" w:rsidP="00F85492">
      <w:pPr>
        <w:pStyle w:val="Heading3"/>
      </w:pPr>
      <w:bookmarkStart w:id="1" w:name="_Toc20956003"/>
      <w:bookmarkStart w:id="2" w:name="_Toc29893129"/>
      <w:bookmarkStart w:id="3" w:name="_Toc36557066"/>
      <w:bookmarkStart w:id="4" w:name="_Toc45832586"/>
      <w:bookmarkStart w:id="5" w:name="_Toc51763908"/>
      <w:bookmarkStart w:id="6" w:name="_Toc64449080"/>
      <w:bookmarkStart w:id="7" w:name="_Toc66289739"/>
      <w:bookmarkStart w:id="8" w:name="_Toc74154852"/>
      <w:bookmarkStart w:id="9" w:name="_Toc81383596"/>
      <w:bookmarkStart w:id="10" w:name="_Toc88658230"/>
      <w:bookmarkStart w:id="11" w:name="_Toc97911142"/>
      <w:r w:rsidRPr="00EA5FA7">
        <w:lastRenderedPageBreak/>
        <w:t>9.4.5</w:t>
      </w:r>
      <w:r w:rsidRPr="00EA5FA7"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3A64117" w14:textId="78668540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  <w:r w:rsidRPr="009108FF">
        <w:rPr>
          <w:snapToGrid w:val="0"/>
          <w:highlight w:val="yellow"/>
        </w:rPr>
        <w:t>** Unchanged text skipped **</w:t>
      </w:r>
    </w:p>
    <w:p w14:paraId="1012EB9A" w14:textId="40E5367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p w14:paraId="0EA2734E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092E3EE5" w14:textId="4262FC5E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ins w:id="12" w:author="Nokia" w:date="2022-04-25T16:10:00Z">
        <w:r>
          <w:tab/>
        </w:r>
        <w:r>
          <w:tab/>
        </w:r>
        <w:r w:rsidRPr="008C20F9">
          <w:rPr>
            <w:snapToGrid w:val="0"/>
            <w:lang w:val="fr-FR"/>
          </w:rPr>
          <w:t>OPTIONAL</w:t>
        </w:r>
      </w:ins>
      <w:r w:rsidRPr="008C20F9">
        <w:t>,</w:t>
      </w:r>
    </w:p>
    <w:p w14:paraId="4E2F9C93" w14:textId="6A787D1C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ins w:id="13" w:author="Nokia" w:date="2022-04-25T16:10:00Z">
        <w:r>
          <w:tab/>
        </w:r>
        <w:r>
          <w:tab/>
        </w:r>
        <w:r w:rsidRPr="008C20F9">
          <w:rPr>
            <w:snapToGrid w:val="0"/>
            <w:lang w:val="fr-FR"/>
          </w:rPr>
          <w:t>OPTIONAL</w:t>
        </w:r>
      </w:ins>
      <w:r w:rsidRPr="008C20F9">
        <w:t>,</w:t>
      </w:r>
    </w:p>
    <w:p w14:paraId="139694E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12DA8802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4A06966" w14:textId="77777777" w:rsidR="00F85492" w:rsidRDefault="00F85492" w:rsidP="00F85492">
      <w:pPr>
        <w:pStyle w:val="PL"/>
        <w:spacing w:line="0" w:lineRule="atLeast"/>
      </w:pPr>
    </w:p>
    <w:p w14:paraId="78F8627D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6BE75FF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658E7F0" w14:textId="77777777" w:rsidR="00F85492" w:rsidRPr="00BA1E6B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BC6A300" w14:textId="77777777" w:rsidR="00F85492" w:rsidRPr="00BA1E6B" w:rsidRDefault="00F85492" w:rsidP="00F85492">
      <w:pPr>
        <w:pStyle w:val="PL"/>
        <w:rPr>
          <w:noProof w:val="0"/>
        </w:rPr>
      </w:pPr>
    </w:p>
    <w:p w14:paraId="4E681569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0A0A31E4" w14:textId="77777777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4428BC0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69C1A42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44C3E0BC" w14:textId="77777777" w:rsid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9916158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</w:p>
    <w:p w14:paraId="495026A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22E81C5B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D94854F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5CAEEA9" w14:textId="77777777" w:rsidR="00F85492" w:rsidRPr="008C20F9" w:rsidRDefault="00F85492" w:rsidP="00F85492">
      <w:pPr>
        <w:pStyle w:val="PL"/>
        <w:rPr>
          <w:noProof w:val="0"/>
        </w:rPr>
      </w:pPr>
    </w:p>
    <w:p w14:paraId="55327D65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0D0167C8" w14:textId="77777777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09F72034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689B155F" w14:textId="77777777" w:rsid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08FDD57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</w:p>
    <w:p w14:paraId="4A2B27CC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74A2AB1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138BD55" w14:textId="21A6C602" w:rsidR="00F85492" w:rsidRP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466F33B" w14:textId="6C8DF84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sectPr w:rsidR="009108FF" w:rsidSect="00587CA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F4A9A" w14:textId="77777777" w:rsidR="00BC4068" w:rsidRDefault="00BC4068">
      <w:r>
        <w:separator/>
      </w:r>
    </w:p>
  </w:endnote>
  <w:endnote w:type="continuationSeparator" w:id="0">
    <w:p w14:paraId="4DC31755" w14:textId="77777777" w:rsidR="00BC4068" w:rsidRDefault="00BC4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B01D9" w14:textId="77777777" w:rsidR="00C0762E" w:rsidRDefault="00C076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7BD42911" w:rsidR="00422D35" w:rsidRDefault="007307B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5386013" wp14:editId="41129C89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68b74bcd99e3ef582cd33293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AFA24B" w14:textId="3394C739" w:rsidR="007307BD" w:rsidRPr="007307BD" w:rsidRDefault="007307BD" w:rsidP="007307B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7307BD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386013" id="_x0000_t202" coordsize="21600,21600" o:spt="202" path="m,l,21600r21600,l21600,xe">
              <v:stroke joinstyle="miter"/>
              <v:path gradientshapeok="t" o:connecttype="rect"/>
            </v:shapetype>
            <v:shape id="MSIPCM68b74bcd99e3ef582cd33293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" o:allowincell="f" filled="f" stroked="f" strokeweight=".5pt">
              <v:textbox inset=",0,,0">
                <w:txbxContent>
                  <w:p w14:paraId="25AFA24B" w14:textId="3394C739" w:rsidR="007307BD" w:rsidRPr="007307BD" w:rsidRDefault="007307BD" w:rsidP="007307B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7307BD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98387" w14:textId="77777777" w:rsidR="00C0762E" w:rsidRDefault="00C07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13C2F" w14:textId="77777777" w:rsidR="00BC4068" w:rsidRDefault="00BC4068">
      <w:r>
        <w:separator/>
      </w:r>
    </w:p>
  </w:footnote>
  <w:footnote w:type="continuationSeparator" w:id="0">
    <w:p w14:paraId="0198C942" w14:textId="77777777" w:rsidR="00BC4068" w:rsidRDefault="00BC4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8DABD" w14:textId="77777777" w:rsidR="00C0762E" w:rsidRDefault="00C076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408B5" w14:textId="77777777" w:rsidR="00C0762E" w:rsidRDefault="00C076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6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77980"/>
    <w:multiLevelType w:val="hybridMultilevel"/>
    <w:tmpl w:val="D1B4662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33"/>
  </w:num>
  <w:num w:numId="4">
    <w:abstractNumId w:val="11"/>
  </w:num>
  <w:num w:numId="5">
    <w:abstractNumId w:val="26"/>
  </w:num>
  <w:num w:numId="6">
    <w:abstractNumId w:val="20"/>
  </w:num>
  <w:num w:numId="7">
    <w:abstractNumId w:val="15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8"/>
  </w:num>
  <w:num w:numId="11">
    <w:abstractNumId w:val="25"/>
  </w:num>
  <w:num w:numId="12">
    <w:abstractNumId w:val="2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2"/>
  </w:num>
  <w:num w:numId="16">
    <w:abstractNumId w:val="13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12"/>
  </w:num>
  <w:num w:numId="26">
    <w:abstractNumId w:val="19"/>
  </w:num>
  <w:num w:numId="27">
    <w:abstractNumId w:val="14"/>
  </w:num>
  <w:num w:numId="28">
    <w:abstractNumId w:val="10"/>
  </w:num>
  <w:num w:numId="29">
    <w:abstractNumId w:val="30"/>
  </w:num>
  <w:num w:numId="30">
    <w:abstractNumId w:val="27"/>
  </w:num>
  <w:num w:numId="31">
    <w:abstractNumId w:val="29"/>
  </w:num>
  <w:num w:numId="32">
    <w:abstractNumId w:val="21"/>
  </w:num>
  <w:num w:numId="33">
    <w:abstractNumId w:val="17"/>
  </w:num>
  <w:num w:numId="34">
    <w:abstractNumId w:val="28"/>
  </w:num>
  <w:num w:numId="35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1061"/>
    <w:rsid w:val="000133B4"/>
    <w:rsid w:val="0001699F"/>
    <w:rsid w:val="00016BF1"/>
    <w:rsid w:val="00017703"/>
    <w:rsid w:val="00022BD0"/>
    <w:rsid w:val="00022E4A"/>
    <w:rsid w:val="00030B8A"/>
    <w:rsid w:val="000405E4"/>
    <w:rsid w:val="000471E8"/>
    <w:rsid w:val="000560AB"/>
    <w:rsid w:val="00056481"/>
    <w:rsid w:val="000565A0"/>
    <w:rsid w:val="000643D4"/>
    <w:rsid w:val="00064B05"/>
    <w:rsid w:val="00080246"/>
    <w:rsid w:val="000825B2"/>
    <w:rsid w:val="00082953"/>
    <w:rsid w:val="00084E1C"/>
    <w:rsid w:val="000A0459"/>
    <w:rsid w:val="000A09DC"/>
    <w:rsid w:val="000A4EB8"/>
    <w:rsid w:val="000A6394"/>
    <w:rsid w:val="000B3166"/>
    <w:rsid w:val="000B7FED"/>
    <w:rsid w:val="000C038A"/>
    <w:rsid w:val="000C6598"/>
    <w:rsid w:val="000E6FF9"/>
    <w:rsid w:val="000E7834"/>
    <w:rsid w:val="000F20B7"/>
    <w:rsid w:val="0010732E"/>
    <w:rsid w:val="00120692"/>
    <w:rsid w:val="0012159E"/>
    <w:rsid w:val="001228C8"/>
    <w:rsid w:val="00125A33"/>
    <w:rsid w:val="00133182"/>
    <w:rsid w:val="00141A30"/>
    <w:rsid w:val="00145BDD"/>
    <w:rsid w:val="00145D43"/>
    <w:rsid w:val="00152C73"/>
    <w:rsid w:val="001561D1"/>
    <w:rsid w:val="00174391"/>
    <w:rsid w:val="00177C0C"/>
    <w:rsid w:val="001836FC"/>
    <w:rsid w:val="00186060"/>
    <w:rsid w:val="001860A9"/>
    <w:rsid w:val="00192C46"/>
    <w:rsid w:val="00193130"/>
    <w:rsid w:val="001A08B3"/>
    <w:rsid w:val="001A3551"/>
    <w:rsid w:val="001A6C8A"/>
    <w:rsid w:val="001A7B60"/>
    <w:rsid w:val="001B52F0"/>
    <w:rsid w:val="001B7A65"/>
    <w:rsid w:val="001C1DE0"/>
    <w:rsid w:val="001C38BD"/>
    <w:rsid w:val="001C568A"/>
    <w:rsid w:val="001C6FD8"/>
    <w:rsid w:val="001D01DF"/>
    <w:rsid w:val="001D0AD2"/>
    <w:rsid w:val="001D2193"/>
    <w:rsid w:val="001D71C9"/>
    <w:rsid w:val="001E41F3"/>
    <w:rsid w:val="001E5499"/>
    <w:rsid w:val="001F0E73"/>
    <w:rsid w:val="001F4F1A"/>
    <w:rsid w:val="00211AC1"/>
    <w:rsid w:val="002135F4"/>
    <w:rsid w:val="002177E7"/>
    <w:rsid w:val="00234579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772EB"/>
    <w:rsid w:val="002807BD"/>
    <w:rsid w:val="00280805"/>
    <w:rsid w:val="00283D9A"/>
    <w:rsid w:val="00284FEB"/>
    <w:rsid w:val="00285769"/>
    <w:rsid w:val="002860C4"/>
    <w:rsid w:val="002919BE"/>
    <w:rsid w:val="002A1CAC"/>
    <w:rsid w:val="002A3AE6"/>
    <w:rsid w:val="002B122A"/>
    <w:rsid w:val="002B1B03"/>
    <w:rsid w:val="002B5741"/>
    <w:rsid w:val="002C18C6"/>
    <w:rsid w:val="002C70AF"/>
    <w:rsid w:val="002C7803"/>
    <w:rsid w:val="002D3FE2"/>
    <w:rsid w:val="002D4DD0"/>
    <w:rsid w:val="002E2E90"/>
    <w:rsid w:val="002E3BA0"/>
    <w:rsid w:val="002F421B"/>
    <w:rsid w:val="002F7289"/>
    <w:rsid w:val="002F7C2B"/>
    <w:rsid w:val="00305409"/>
    <w:rsid w:val="00320FD0"/>
    <w:rsid w:val="00321758"/>
    <w:rsid w:val="00324A06"/>
    <w:rsid w:val="00324DD7"/>
    <w:rsid w:val="00336C42"/>
    <w:rsid w:val="00355385"/>
    <w:rsid w:val="003609EF"/>
    <w:rsid w:val="0036231A"/>
    <w:rsid w:val="00363662"/>
    <w:rsid w:val="00366B9B"/>
    <w:rsid w:val="0036715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B161F"/>
    <w:rsid w:val="003B3BE5"/>
    <w:rsid w:val="003D0EC7"/>
    <w:rsid w:val="003D219B"/>
    <w:rsid w:val="003D24BC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22D35"/>
    <w:rsid w:val="00423276"/>
    <w:rsid w:val="004242F1"/>
    <w:rsid w:val="004327D7"/>
    <w:rsid w:val="0044044B"/>
    <w:rsid w:val="004414A9"/>
    <w:rsid w:val="004526D5"/>
    <w:rsid w:val="00456761"/>
    <w:rsid w:val="00456925"/>
    <w:rsid w:val="00466DC4"/>
    <w:rsid w:val="00473DA1"/>
    <w:rsid w:val="00481B0E"/>
    <w:rsid w:val="00482DBF"/>
    <w:rsid w:val="00483C8D"/>
    <w:rsid w:val="00483CBB"/>
    <w:rsid w:val="00485118"/>
    <w:rsid w:val="00486AB3"/>
    <w:rsid w:val="004A419B"/>
    <w:rsid w:val="004B2154"/>
    <w:rsid w:val="004B339F"/>
    <w:rsid w:val="004B399D"/>
    <w:rsid w:val="004B75B7"/>
    <w:rsid w:val="004C3C6D"/>
    <w:rsid w:val="004D687C"/>
    <w:rsid w:val="004D69F9"/>
    <w:rsid w:val="004E4D53"/>
    <w:rsid w:val="004E519C"/>
    <w:rsid w:val="004E7912"/>
    <w:rsid w:val="004F5B23"/>
    <w:rsid w:val="00510AAF"/>
    <w:rsid w:val="0051580D"/>
    <w:rsid w:val="00522934"/>
    <w:rsid w:val="00534101"/>
    <w:rsid w:val="0053410F"/>
    <w:rsid w:val="00540E9A"/>
    <w:rsid w:val="005416F4"/>
    <w:rsid w:val="00544875"/>
    <w:rsid w:val="00547111"/>
    <w:rsid w:val="00550226"/>
    <w:rsid w:val="00552B10"/>
    <w:rsid w:val="0055764D"/>
    <w:rsid w:val="00575CAF"/>
    <w:rsid w:val="005814FA"/>
    <w:rsid w:val="0058266F"/>
    <w:rsid w:val="00582952"/>
    <w:rsid w:val="00585A48"/>
    <w:rsid w:val="005862D1"/>
    <w:rsid w:val="00587CA7"/>
    <w:rsid w:val="00592D74"/>
    <w:rsid w:val="00593772"/>
    <w:rsid w:val="005A62BC"/>
    <w:rsid w:val="005C0CE5"/>
    <w:rsid w:val="005D0417"/>
    <w:rsid w:val="005E2C44"/>
    <w:rsid w:val="005E66B6"/>
    <w:rsid w:val="005F0DFB"/>
    <w:rsid w:val="005F65E9"/>
    <w:rsid w:val="00606200"/>
    <w:rsid w:val="00616B37"/>
    <w:rsid w:val="0061715E"/>
    <w:rsid w:val="00620473"/>
    <w:rsid w:val="00621188"/>
    <w:rsid w:val="006247AF"/>
    <w:rsid w:val="006257ED"/>
    <w:rsid w:val="00626E34"/>
    <w:rsid w:val="006419C8"/>
    <w:rsid w:val="00643144"/>
    <w:rsid w:val="00643230"/>
    <w:rsid w:val="0066016A"/>
    <w:rsid w:val="00660C59"/>
    <w:rsid w:val="006647D4"/>
    <w:rsid w:val="00673F2B"/>
    <w:rsid w:val="006767A4"/>
    <w:rsid w:val="00685323"/>
    <w:rsid w:val="006939A6"/>
    <w:rsid w:val="00695808"/>
    <w:rsid w:val="006A1045"/>
    <w:rsid w:val="006A5621"/>
    <w:rsid w:val="006A7AC6"/>
    <w:rsid w:val="006B46FB"/>
    <w:rsid w:val="006C16FC"/>
    <w:rsid w:val="006C436D"/>
    <w:rsid w:val="006D6E3D"/>
    <w:rsid w:val="006E21FB"/>
    <w:rsid w:val="006E4E73"/>
    <w:rsid w:val="006E68B1"/>
    <w:rsid w:val="006F536A"/>
    <w:rsid w:val="006F5FBF"/>
    <w:rsid w:val="007066A2"/>
    <w:rsid w:val="00712536"/>
    <w:rsid w:val="007205D0"/>
    <w:rsid w:val="00721BE3"/>
    <w:rsid w:val="0072337B"/>
    <w:rsid w:val="007307BD"/>
    <w:rsid w:val="00731CFA"/>
    <w:rsid w:val="00741B51"/>
    <w:rsid w:val="007456C9"/>
    <w:rsid w:val="00746433"/>
    <w:rsid w:val="0075520A"/>
    <w:rsid w:val="00763A6E"/>
    <w:rsid w:val="007742A9"/>
    <w:rsid w:val="0077730D"/>
    <w:rsid w:val="00780A23"/>
    <w:rsid w:val="00781338"/>
    <w:rsid w:val="0078375A"/>
    <w:rsid w:val="00791D8F"/>
    <w:rsid w:val="00792342"/>
    <w:rsid w:val="007977A8"/>
    <w:rsid w:val="007A0FAF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2449E"/>
    <w:rsid w:val="008262F1"/>
    <w:rsid w:val="008279FA"/>
    <w:rsid w:val="00842CEE"/>
    <w:rsid w:val="0084620F"/>
    <w:rsid w:val="00854037"/>
    <w:rsid w:val="008545DA"/>
    <w:rsid w:val="0086172D"/>
    <w:rsid w:val="00861A6F"/>
    <w:rsid w:val="008626E7"/>
    <w:rsid w:val="00870EE7"/>
    <w:rsid w:val="00871A45"/>
    <w:rsid w:val="008863B9"/>
    <w:rsid w:val="0089222F"/>
    <w:rsid w:val="00895543"/>
    <w:rsid w:val="008A3A6F"/>
    <w:rsid w:val="008A45A6"/>
    <w:rsid w:val="008A5049"/>
    <w:rsid w:val="008A5CE8"/>
    <w:rsid w:val="008A78C1"/>
    <w:rsid w:val="008B18DC"/>
    <w:rsid w:val="008C630E"/>
    <w:rsid w:val="008D2778"/>
    <w:rsid w:val="008D6F54"/>
    <w:rsid w:val="008E74DA"/>
    <w:rsid w:val="008F23A9"/>
    <w:rsid w:val="008F686C"/>
    <w:rsid w:val="009049AE"/>
    <w:rsid w:val="009053F5"/>
    <w:rsid w:val="00906105"/>
    <w:rsid w:val="009108FF"/>
    <w:rsid w:val="009140B2"/>
    <w:rsid w:val="009148DE"/>
    <w:rsid w:val="0092064E"/>
    <w:rsid w:val="009236E9"/>
    <w:rsid w:val="009339C9"/>
    <w:rsid w:val="00936AF6"/>
    <w:rsid w:val="009413D9"/>
    <w:rsid w:val="0094192E"/>
    <w:rsid w:val="00941CE8"/>
    <w:rsid w:val="00941E30"/>
    <w:rsid w:val="009422C0"/>
    <w:rsid w:val="00964ED6"/>
    <w:rsid w:val="00965506"/>
    <w:rsid w:val="009777D9"/>
    <w:rsid w:val="00985620"/>
    <w:rsid w:val="00991B88"/>
    <w:rsid w:val="009A5753"/>
    <w:rsid w:val="009A579D"/>
    <w:rsid w:val="009B5818"/>
    <w:rsid w:val="009B6F49"/>
    <w:rsid w:val="009D011B"/>
    <w:rsid w:val="009D1A11"/>
    <w:rsid w:val="009D3C9B"/>
    <w:rsid w:val="009D7DF9"/>
    <w:rsid w:val="009E1501"/>
    <w:rsid w:val="009E3297"/>
    <w:rsid w:val="009E4484"/>
    <w:rsid w:val="009E59ED"/>
    <w:rsid w:val="009F734F"/>
    <w:rsid w:val="00A05E89"/>
    <w:rsid w:val="00A246B6"/>
    <w:rsid w:val="00A27479"/>
    <w:rsid w:val="00A37D04"/>
    <w:rsid w:val="00A42C1D"/>
    <w:rsid w:val="00A4485C"/>
    <w:rsid w:val="00A47E70"/>
    <w:rsid w:val="00A50CF0"/>
    <w:rsid w:val="00A522D3"/>
    <w:rsid w:val="00A537A8"/>
    <w:rsid w:val="00A5591F"/>
    <w:rsid w:val="00A62807"/>
    <w:rsid w:val="00A653F8"/>
    <w:rsid w:val="00A67AED"/>
    <w:rsid w:val="00A731DD"/>
    <w:rsid w:val="00A7526A"/>
    <w:rsid w:val="00A7671C"/>
    <w:rsid w:val="00A826DA"/>
    <w:rsid w:val="00A901AB"/>
    <w:rsid w:val="00A90CD4"/>
    <w:rsid w:val="00A91205"/>
    <w:rsid w:val="00A96823"/>
    <w:rsid w:val="00AA2CBC"/>
    <w:rsid w:val="00AB3487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383C"/>
    <w:rsid w:val="00B258BB"/>
    <w:rsid w:val="00B309F2"/>
    <w:rsid w:val="00B43564"/>
    <w:rsid w:val="00B60B0C"/>
    <w:rsid w:val="00B60F51"/>
    <w:rsid w:val="00B67B97"/>
    <w:rsid w:val="00B72B46"/>
    <w:rsid w:val="00B74880"/>
    <w:rsid w:val="00B74C8B"/>
    <w:rsid w:val="00B83C1F"/>
    <w:rsid w:val="00B858AA"/>
    <w:rsid w:val="00B92B9D"/>
    <w:rsid w:val="00B9309F"/>
    <w:rsid w:val="00B968C8"/>
    <w:rsid w:val="00BA0EC2"/>
    <w:rsid w:val="00BA17E4"/>
    <w:rsid w:val="00BA3EC5"/>
    <w:rsid w:val="00BA489C"/>
    <w:rsid w:val="00BA51D9"/>
    <w:rsid w:val="00BB107C"/>
    <w:rsid w:val="00BB5DFC"/>
    <w:rsid w:val="00BC14A5"/>
    <w:rsid w:val="00BC3EB1"/>
    <w:rsid w:val="00BC4068"/>
    <w:rsid w:val="00BC5CEC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C71"/>
    <w:rsid w:val="00C0762E"/>
    <w:rsid w:val="00C1015E"/>
    <w:rsid w:val="00C124CA"/>
    <w:rsid w:val="00C1309A"/>
    <w:rsid w:val="00C132F5"/>
    <w:rsid w:val="00C163EB"/>
    <w:rsid w:val="00C246C5"/>
    <w:rsid w:val="00C407D5"/>
    <w:rsid w:val="00C517B8"/>
    <w:rsid w:val="00C53CC4"/>
    <w:rsid w:val="00C60980"/>
    <w:rsid w:val="00C62CC7"/>
    <w:rsid w:val="00C66BA2"/>
    <w:rsid w:val="00C670C5"/>
    <w:rsid w:val="00C723C0"/>
    <w:rsid w:val="00C85053"/>
    <w:rsid w:val="00C93A65"/>
    <w:rsid w:val="00C95548"/>
    <w:rsid w:val="00C95985"/>
    <w:rsid w:val="00C97B99"/>
    <w:rsid w:val="00CA30F6"/>
    <w:rsid w:val="00CA4577"/>
    <w:rsid w:val="00CA7AF9"/>
    <w:rsid w:val="00CB2AD5"/>
    <w:rsid w:val="00CC4A1F"/>
    <w:rsid w:val="00CC5026"/>
    <w:rsid w:val="00CC68D0"/>
    <w:rsid w:val="00CD3279"/>
    <w:rsid w:val="00CE2667"/>
    <w:rsid w:val="00CE4395"/>
    <w:rsid w:val="00CE78EA"/>
    <w:rsid w:val="00CF2B3D"/>
    <w:rsid w:val="00CF7D29"/>
    <w:rsid w:val="00D03F9A"/>
    <w:rsid w:val="00D06D51"/>
    <w:rsid w:val="00D11FEC"/>
    <w:rsid w:val="00D24991"/>
    <w:rsid w:val="00D24AF0"/>
    <w:rsid w:val="00D4742C"/>
    <w:rsid w:val="00D50255"/>
    <w:rsid w:val="00D51B46"/>
    <w:rsid w:val="00D548A7"/>
    <w:rsid w:val="00D57735"/>
    <w:rsid w:val="00D66520"/>
    <w:rsid w:val="00D70312"/>
    <w:rsid w:val="00D7216A"/>
    <w:rsid w:val="00D74929"/>
    <w:rsid w:val="00D839A4"/>
    <w:rsid w:val="00D90CF4"/>
    <w:rsid w:val="00DA20D8"/>
    <w:rsid w:val="00DA515D"/>
    <w:rsid w:val="00DB0522"/>
    <w:rsid w:val="00DB1B7F"/>
    <w:rsid w:val="00DB2074"/>
    <w:rsid w:val="00DB3349"/>
    <w:rsid w:val="00DB5041"/>
    <w:rsid w:val="00DE34CF"/>
    <w:rsid w:val="00DF5CAF"/>
    <w:rsid w:val="00E10F81"/>
    <w:rsid w:val="00E13F3D"/>
    <w:rsid w:val="00E16066"/>
    <w:rsid w:val="00E17C47"/>
    <w:rsid w:val="00E25DE2"/>
    <w:rsid w:val="00E276B1"/>
    <w:rsid w:val="00E319B0"/>
    <w:rsid w:val="00E325AC"/>
    <w:rsid w:val="00E34898"/>
    <w:rsid w:val="00E475F0"/>
    <w:rsid w:val="00E5212C"/>
    <w:rsid w:val="00E53575"/>
    <w:rsid w:val="00E6429D"/>
    <w:rsid w:val="00E70172"/>
    <w:rsid w:val="00E72E51"/>
    <w:rsid w:val="00E77637"/>
    <w:rsid w:val="00E823DC"/>
    <w:rsid w:val="00E95C0A"/>
    <w:rsid w:val="00EA525F"/>
    <w:rsid w:val="00EA61F4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10198"/>
    <w:rsid w:val="00F25D98"/>
    <w:rsid w:val="00F2638A"/>
    <w:rsid w:val="00F300FB"/>
    <w:rsid w:val="00F40528"/>
    <w:rsid w:val="00F43F72"/>
    <w:rsid w:val="00F513A6"/>
    <w:rsid w:val="00F85492"/>
    <w:rsid w:val="00F8639A"/>
    <w:rsid w:val="00F9172C"/>
    <w:rsid w:val="00FB6386"/>
    <w:rsid w:val="00FC11F3"/>
    <w:rsid w:val="00FD14D7"/>
    <w:rsid w:val="00FD37F3"/>
    <w:rsid w:val="00FD5C6E"/>
    <w:rsid w:val="00FE07DB"/>
    <w:rsid w:val="00FE4D58"/>
    <w:rsid w:val="00FF0C1D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3712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41</cp:revision>
  <cp:lastPrinted>1900-01-01T06:00:00Z</cp:lastPrinted>
  <dcterms:created xsi:type="dcterms:W3CDTF">2022-04-19T17:53:00Z</dcterms:created>
  <dcterms:modified xsi:type="dcterms:W3CDTF">2022-05-18T17:59:00Z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2022-05-18T17:59:51Z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c3b098e4-b01b-4f3d-a2d6-e234a6d501cc</vt:lpwstr>
  </property>
  <property fmtid="{D5CDD505-2E9C-101B-9397-08002B2CF9AE}" pid="29" name="MSIP_Label_46cc7c65-2b09-40ab-abef-d10548338a3b_ContentBits">
    <vt:lpwstr>2</vt:lpwstr>
  </property>
</Properties>
</file>